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844600269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8" o:title="" croptop="24091f" cropbottom="21011f" cropleft="20268f" cropright="26821f"/>
                          </v:shape>
                          <o:OLEObject Type="Embed" ProgID="Word.Picture.8" ShapeID="_x0000_i1026" DrawAspect="Content" ObjectID="_1844600269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0780B75B" w:rsidR="00C15BEB" w:rsidRPr="00B14BD5" w:rsidRDefault="00B14BD5" w:rsidP="000D691F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</w:t>
            </w:r>
            <w:r w:rsidR="000D691F">
              <w:rPr>
                <w:color w:val="000000"/>
                <w:szCs w:val="28"/>
              </w:rPr>
              <w:t>07 июля</w:t>
            </w:r>
            <w:r>
              <w:rPr>
                <w:color w:val="000000"/>
                <w:szCs w:val="28"/>
              </w:rPr>
              <w:t xml:space="preserve"> 202</w:t>
            </w:r>
            <w:r w:rsidR="000D691F">
              <w:rPr>
                <w:color w:val="000000"/>
                <w:szCs w:val="28"/>
              </w:rPr>
              <w:t>6</w:t>
            </w:r>
            <w:r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060E8C9D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0D691F">
              <w:rPr>
                <w:b/>
                <w:color w:val="000000"/>
                <w:szCs w:val="28"/>
              </w:rPr>
              <w:t>12</w:t>
            </w:r>
            <w:r w:rsidR="00A42162">
              <w:rPr>
                <w:b/>
                <w:color w:val="000000"/>
                <w:szCs w:val="28"/>
              </w:rPr>
              <w:t>-</w:t>
            </w:r>
            <w:r w:rsidR="000D691F">
              <w:rPr>
                <w:b/>
                <w:color w:val="000000"/>
                <w:szCs w:val="28"/>
              </w:rPr>
              <w:t>3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2D11611A" w14:textId="5B74FEEB" w:rsidR="00637F08" w:rsidRDefault="00C15BEB" w:rsidP="000D691F">
      <w:pPr>
        <w:rPr>
          <w:b/>
          <w:szCs w:val="28"/>
        </w:rPr>
      </w:pPr>
      <w:r w:rsidRPr="00613D49">
        <w:rPr>
          <w:b/>
          <w:szCs w:val="28"/>
        </w:rPr>
        <w:t>Об освобождении от обязанностей член</w:t>
      </w:r>
      <w:r w:rsidR="0048062A">
        <w:rPr>
          <w:b/>
          <w:szCs w:val="28"/>
        </w:rPr>
        <w:t>ов</w:t>
      </w:r>
      <w:r w:rsidRPr="00613D49">
        <w:rPr>
          <w:b/>
          <w:szCs w:val="28"/>
        </w:rPr>
        <w:t xml:space="preserve"> участк</w:t>
      </w:r>
      <w:r>
        <w:rPr>
          <w:b/>
          <w:szCs w:val="28"/>
        </w:rPr>
        <w:t>ов</w:t>
      </w:r>
      <w:r w:rsidR="0048062A">
        <w:rPr>
          <w:b/>
          <w:szCs w:val="28"/>
        </w:rPr>
        <w:t>ых</w:t>
      </w:r>
      <w:r>
        <w:rPr>
          <w:b/>
          <w:szCs w:val="28"/>
        </w:rPr>
        <w:t xml:space="preserve"> </w:t>
      </w:r>
      <w:r w:rsidR="00725C52">
        <w:rPr>
          <w:b/>
          <w:szCs w:val="28"/>
        </w:rPr>
        <w:t>избирательн</w:t>
      </w:r>
      <w:r w:rsidR="0048062A">
        <w:rPr>
          <w:b/>
          <w:szCs w:val="28"/>
        </w:rPr>
        <w:t>ых</w:t>
      </w:r>
      <w:r w:rsidR="00725C52">
        <w:rPr>
          <w:b/>
          <w:szCs w:val="28"/>
        </w:rPr>
        <w:t xml:space="preserve"> </w:t>
      </w:r>
      <w:r>
        <w:rPr>
          <w:b/>
          <w:szCs w:val="28"/>
        </w:rPr>
        <w:t>комисси</w:t>
      </w:r>
      <w:r w:rsidR="00552925">
        <w:rPr>
          <w:b/>
          <w:szCs w:val="28"/>
        </w:rPr>
        <w:t>й</w:t>
      </w:r>
      <w:r>
        <w:rPr>
          <w:b/>
          <w:szCs w:val="28"/>
        </w:rPr>
        <w:t xml:space="preserve"> </w:t>
      </w:r>
      <w:r w:rsidR="004B684E">
        <w:rPr>
          <w:b/>
          <w:szCs w:val="28"/>
        </w:rPr>
        <w:t>избирательн</w:t>
      </w:r>
      <w:r w:rsidR="00552925">
        <w:rPr>
          <w:b/>
          <w:szCs w:val="28"/>
        </w:rPr>
        <w:t>ых</w:t>
      </w:r>
      <w:r w:rsidR="004B684E">
        <w:rPr>
          <w:b/>
          <w:szCs w:val="28"/>
        </w:rPr>
        <w:t xml:space="preserve"> участк</w:t>
      </w:r>
      <w:r w:rsidR="00552925">
        <w:rPr>
          <w:b/>
          <w:szCs w:val="28"/>
        </w:rPr>
        <w:t>ов</w:t>
      </w:r>
      <w:r w:rsidR="004B684E">
        <w:rPr>
          <w:b/>
          <w:szCs w:val="28"/>
        </w:rPr>
        <w:t xml:space="preserve"> </w:t>
      </w:r>
      <w:r w:rsidR="00552925">
        <w:rPr>
          <w:b/>
          <w:szCs w:val="28"/>
        </w:rPr>
        <w:t>№№</w:t>
      </w:r>
      <w:r w:rsidR="000D691F">
        <w:rPr>
          <w:b/>
          <w:szCs w:val="28"/>
        </w:rPr>
        <w:t xml:space="preserve"> 1446,</w:t>
      </w:r>
      <w:r w:rsidR="00552925">
        <w:rPr>
          <w:b/>
          <w:szCs w:val="28"/>
        </w:rPr>
        <w:t xml:space="preserve"> </w:t>
      </w:r>
      <w:r w:rsidR="00042D41" w:rsidRPr="00042D41">
        <w:rPr>
          <w:b/>
          <w:szCs w:val="28"/>
        </w:rPr>
        <w:t>14</w:t>
      </w:r>
      <w:r w:rsidR="000D691F">
        <w:rPr>
          <w:b/>
          <w:szCs w:val="28"/>
        </w:rPr>
        <w:t>47</w:t>
      </w:r>
      <w:r w:rsidR="00042D41" w:rsidRPr="00042D41">
        <w:rPr>
          <w:b/>
          <w:szCs w:val="28"/>
        </w:rPr>
        <w:t xml:space="preserve">, </w:t>
      </w:r>
      <w:r w:rsidR="00B72D8D">
        <w:rPr>
          <w:b/>
          <w:szCs w:val="28"/>
        </w:rPr>
        <w:t>14</w:t>
      </w:r>
      <w:r w:rsidR="000D691F">
        <w:rPr>
          <w:b/>
          <w:szCs w:val="28"/>
        </w:rPr>
        <w:t>51</w:t>
      </w:r>
      <w:r w:rsidR="00B72D8D">
        <w:rPr>
          <w:b/>
          <w:szCs w:val="28"/>
        </w:rPr>
        <w:t xml:space="preserve">, </w:t>
      </w:r>
      <w:r w:rsidR="00042D41" w:rsidRPr="00042D41">
        <w:rPr>
          <w:b/>
          <w:szCs w:val="28"/>
        </w:rPr>
        <w:t>145</w:t>
      </w:r>
      <w:r w:rsidR="000D691F">
        <w:rPr>
          <w:b/>
          <w:szCs w:val="28"/>
        </w:rPr>
        <w:t>4</w:t>
      </w:r>
      <w:r w:rsidR="00B72D8D">
        <w:rPr>
          <w:b/>
          <w:szCs w:val="28"/>
        </w:rPr>
        <w:t>,</w:t>
      </w:r>
      <w:r w:rsidR="003E39B5">
        <w:rPr>
          <w:b/>
          <w:szCs w:val="28"/>
        </w:rPr>
        <w:t xml:space="preserve"> 14</w:t>
      </w:r>
      <w:r w:rsidR="000D691F">
        <w:rPr>
          <w:b/>
          <w:szCs w:val="28"/>
        </w:rPr>
        <w:t xml:space="preserve">58 </w:t>
      </w:r>
      <w:r w:rsidR="00A63A0A">
        <w:rPr>
          <w:b/>
          <w:szCs w:val="28"/>
        </w:rPr>
        <w:t xml:space="preserve">и зачислении </w:t>
      </w:r>
      <w:r w:rsidR="00A657ED">
        <w:rPr>
          <w:b/>
          <w:szCs w:val="28"/>
        </w:rPr>
        <w:t>в</w:t>
      </w:r>
      <w:r w:rsidR="00976CDD">
        <w:rPr>
          <w:b/>
          <w:szCs w:val="28"/>
        </w:rPr>
        <w:t xml:space="preserve"> резерв</w:t>
      </w:r>
      <w:r w:rsidR="00A657ED">
        <w:rPr>
          <w:b/>
          <w:szCs w:val="28"/>
        </w:rPr>
        <w:t xml:space="preserve"> составов</w:t>
      </w:r>
      <w:r w:rsidR="00A63A0A">
        <w:rPr>
          <w:b/>
          <w:szCs w:val="28"/>
        </w:rPr>
        <w:t xml:space="preserve"> </w:t>
      </w:r>
      <w:r w:rsidR="008B2639">
        <w:rPr>
          <w:b/>
          <w:szCs w:val="28"/>
        </w:rPr>
        <w:t xml:space="preserve">участковых </w:t>
      </w:r>
      <w:r w:rsidR="00A63A0A">
        <w:rPr>
          <w:b/>
          <w:szCs w:val="28"/>
        </w:rPr>
        <w:t xml:space="preserve">избирательных комиссий избирательных участков №№ </w:t>
      </w:r>
      <w:r w:rsidR="000D691F">
        <w:rPr>
          <w:b/>
          <w:szCs w:val="28"/>
        </w:rPr>
        <w:t xml:space="preserve">1446, </w:t>
      </w:r>
      <w:r w:rsidR="000D691F" w:rsidRPr="00042D41">
        <w:rPr>
          <w:b/>
          <w:szCs w:val="28"/>
        </w:rPr>
        <w:t>14</w:t>
      </w:r>
      <w:r w:rsidR="000D691F">
        <w:rPr>
          <w:b/>
          <w:szCs w:val="28"/>
        </w:rPr>
        <w:t>47</w:t>
      </w:r>
      <w:r w:rsidR="000D691F" w:rsidRPr="00042D41">
        <w:rPr>
          <w:b/>
          <w:szCs w:val="28"/>
        </w:rPr>
        <w:t xml:space="preserve">, </w:t>
      </w:r>
      <w:r w:rsidR="000D691F">
        <w:rPr>
          <w:b/>
          <w:szCs w:val="28"/>
        </w:rPr>
        <w:t xml:space="preserve">1451, </w:t>
      </w:r>
      <w:r w:rsidR="000D691F" w:rsidRPr="00042D41">
        <w:rPr>
          <w:b/>
          <w:szCs w:val="28"/>
        </w:rPr>
        <w:t>145</w:t>
      </w:r>
      <w:r w:rsidR="000D691F">
        <w:rPr>
          <w:b/>
          <w:szCs w:val="28"/>
        </w:rPr>
        <w:t>4, 1458</w:t>
      </w:r>
    </w:p>
    <w:p w14:paraId="1131B4AD" w14:textId="77777777" w:rsidR="003A6BAB" w:rsidRPr="00B72D8D" w:rsidRDefault="003A6BAB" w:rsidP="00B72D8D">
      <w:pPr>
        <w:rPr>
          <w:b/>
          <w:szCs w:val="28"/>
        </w:rPr>
      </w:pPr>
    </w:p>
    <w:p w14:paraId="6C0FC407" w14:textId="24616CF6" w:rsidR="00410B8D" w:rsidRPr="00121E2F" w:rsidRDefault="00410B8D" w:rsidP="00B14BD5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 xml:space="preserve">В соответствии с пп. «а» пункта 6,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>,</w:t>
      </w:r>
      <w:r w:rsidR="00B72D8D" w:rsidRPr="00B72D8D">
        <w:rPr>
          <w:szCs w:val="28"/>
        </w:rPr>
        <w:t xml:space="preserve"> </w:t>
      </w:r>
      <w:r w:rsidR="00B72D8D">
        <w:rPr>
          <w:szCs w:val="28"/>
        </w:rPr>
        <w:t xml:space="preserve">п.19 ст. 2 </w:t>
      </w:r>
      <w:r w:rsidR="006C61CF" w:rsidRPr="00A45133">
        <w:rPr>
          <w:szCs w:val="28"/>
        </w:rPr>
        <w:t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№152/1137-66</w:t>
      </w:r>
      <w:r w:rsidR="00B72D8D">
        <w:rPr>
          <w:szCs w:val="28"/>
        </w:rPr>
        <w:t>,</w:t>
      </w:r>
      <w:r w:rsidR="00B72D8D" w:rsidRPr="00A45133">
        <w:rPr>
          <w:szCs w:val="28"/>
        </w:rPr>
        <w:t xml:space="preserve"> </w:t>
      </w:r>
      <w:r w:rsidR="00B14BD5">
        <w:t xml:space="preserve">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="00042D41">
        <w:rPr>
          <w:szCs w:val="28"/>
        </w:rPr>
        <w:t xml:space="preserve"> и пп. 20</w:t>
      </w:r>
      <w:r w:rsidRPr="00121E2F">
        <w:rPr>
          <w:szCs w:val="28"/>
        </w:rPr>
        <w:t xml:space="preserve"> п. </w:t>
      </w:r>
      <w:r w:rsidR="00042D41">
        <w:rPr>
          <w:szCs w:val="28"/>
        </w:rPr>
        <w:t>2.1</w:t>
      </w:r>
      <w:r w:rsidRPr="00121E2F">
        <w:rPr>
          <w:szCs w:val="28"/>
        </w:rPr>
        <w:t xml:space="preserve"> </w:t>
      </w:r>
      <w:bookmarkStart w:id="1" w:name="_Hlk82159168"/>
      <w:r w:rsidRPr="00121E2F">
        <w:rPr>
          <w:szCs w:val="28"/>
        </w:rPr>
        <w:t xml:space="preserve"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322EDB">
          <w:rPr>
            <w:szCs w:val="28"/>
          </w:rPr>
          <w:t>ода</w:t>
        </w:r>
      </w:smartTag>
      <w:r w:rsidRPr="00121E2F">
        <w:rPr>
          <w:szCs w:val="28"/>
        </w:rPr>
        <w:t xml:space="preserve"> </w:t>
      </w:r>
      <w:r w:rsidR="00322EDB">
        <w:rPr>
          <w:szCs w:val="28"/>
        </w:rPr>
        <w:t>№</w:t>
      </w:r>
      <w:r w:rsidRPr="00121E2F">
        <w:rPr>
          <w:szCs w:val="28"/>
        </w:rPr>
        <w:t>152/1137-6</w:t>
      </w:r>
      <w:r w:rsidR="00322EDB">
        <w:rPr>
          <w:szCs w:val="28"/>
        </w:rPr>
        <w:t>,</w:t>
      </w:r>
      <w:r w:rsidRPr="00121E2F">
        <w:rPr>
          <w:szCs w:val="28"/>
        </w:rPr>
        <w:t xml:space="preserve"> </w:t>
      </w:r>
      <w:bookmarkEnd w:id="1"/>
      <w:r w:rsidRPr="00121E2F">
        <w:rPr>
          <w:szCs w:val="28"/>
        </w:rPr>
        <w:t>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323E3FC1" w14:textId="235F9B8E" w:rsidR="008E3EAE" w:rsidRPr="00042D41" w:rsidRDefault="009A6EDB" w:rsidP="00042D41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1</w:t>
      </w:r>
      <w:r w:rsidR="00A63A0A">
        <w:rPr>
          <w:szCs w:val="28"/>
        </w:rPr>
        <w:t xml:space="preserve">. </w:t>
      </w:r>
      <w:r w:rsidR="00A63A0A" w:rsidRPr="00144328">
        <w:rPr>
          <w:szCs w:val="28"/>
        </w:rPr>
        <w:t>Освободить член</w:t>
      </w:r>
      <w:r w:rsidR="00A63A0A">
        <w:rPr>
          <w:szCs w:val="28"/>
        </w:rPr>
        <w:t>ов</w:t>
      </w:r>
      <w:r w:rsidR="00A63A0A" w:rsidRPr="00144328">
        <w:rPr>
          <w:szCs w:val="28"/>
        </w:rPr>
        <w:t xml:space="preserve"> участков</w:t>
      </w:r>
      <w:r w:rsidR="00A63A0A">
        <w:rPr>
          <w:szCs w:val="28"/>
        </w:rPr>
        <w:t>ых</w:t>
      </w:r>
      <w:r w:rsidR="00A63A0A" w:rsidRPr="00144328">
        <w:rPr>
          <w:szCs w:val="28"/>
        </w:rPr>
        <w:t xml:space="preserve"> </w:t>
      </w:r>
      <w:r w:rsidR="00A63A0A">
        <w:rPr>
          <w:szCs w:val="28"/>
        </w:rPr>
        <w:t xml:space="preserve">избирательных </w:t>
      </w:r>
      <w:r w:rsidR="00A63A0A" w:rsidRPr="00144328">
        <w:rPr>
          <w:szCs w:val="28"/>
        </w:rPr>
        <w:t>комисси</w:t>
      </w:r>
      <w:r w:rsidR="00A63A0A">
        <w:rPr>
          <w:szCs w:val="28"/>
        </w:rPr>
        <w:t>й</w:t>
      </w:r>
      <w:r w:rsidR="00A63A0A" w:rsidRPr="00144328">
        <w:rPr>
          <w:szCs w:val="28"/>
        </w:rPr>
        <w:t xml:space="preserve"> </w:t>
      </w:r>
      <w:r w:rsidR="00A63A0A">
        <w:rPr>
          <w:szCs w:val="28"/>
        </w:rPr>
        <w:t xml:space="preserve">избирательных участков </w:t>
      </w:r>
      <w:r w:rsidR="00042D41">
        <w:rPr>
          <w:szCs w:val="28"/>
        </w:rPr>
        <w:t>№№</w:t>
      </w:r>
      <w:r w:rsidR="00A63A0A" w:rsidRPr="0017513C">
        <w:rPr>
          <w:szCs w:val="28"/>
        </w:rPr>
        <w:t xml:space="preserve"> </w:t>
      </w:r>
      <w:r w:rsidR="000D691F" w:rsidRPr="000D691F">
        <w:rPr>
          <w:szCs w:val="28"/>
        </w:rPr>
        <w:t xml:space="preserve">1446, 1447, 1451, 1454, 1458 </w:t>
      </w:r>
      <w:r w:rsidR="004E10F9" w:rsidRPr="00144328">
        <w:rPr>
          <w:szCs w:val="28"/>
        </w:rPr>
        <w:t>с правом решающего голоса от обязанностей члена участковой избирательной комиссии до истечения срока полномочий</w:t>
      </w:r>
      <w:r w:rsidR="00042D41">
        <w:rPr>
          <w:szCs w:val="28"/>
        </w:rPr>
        <w:t xml:space="preserve"> согласно приложению № 1 к настоящему решению, </w:t>
      </w:r>
      <w:r w:rsidR="004E10F9">
        <w:rPr>
          <w:szCs w:val="28"/>
        </w:rPr>
        <w:t xml:space="preserve">и зачислить в резерв составов </w:t>
      </w:r>
      <w:r w:rsidR="008B2639">
        <w:rPr>
          <w:szCs w:val="28"/>
        </w:rPr>
        <w:t xml:space="preserve">участковых </w:t>
      </w:r>
      <w:r w:rsidR="004E10F9">
        <w:rPr>
          <w:szCs w:val="28"/>
        </w:rPr>
        <w:t xml:space="preserve">избирательных </w:t>
      </w:r>
      <w:r w:rsidR="004E10F9" w:rsidRPr="00144328">
        <w:rPr>
          <w:szCs w:val="28"/>
        </w:rPr>
        <w:t>комисси</w:t>
      </w:r>
      <w:r w:rsidR="004E10F9">
        <w:rPr>
          <w:szCs w:val="28"/>
        </w:rPr>
        <w:t>й</w:t>
      </w:r>
      <w:r w:rsidR="004E10F9" w:rsidRPr="00144328">
        <w:rPr>
          <w:szCs w:val="28"/>
        </w:rPr>
        <w:t xml:space="preserve"> </w:t>
      </w:r>
      <w:r w:rsidR="004E10F9">
        <w:rPr>
          <w:szCs w:val="28"/>
        </w:rPr>
        <w:t xml:space="preserve">избирательных участков </w:t>
      </w:r>
      <w:r w:rsidR="004E10F9" w:rsidRPr="0017513C">
        <w:rPr>
          <w:szCs w:val="28"/>
        </w:rPr>
        <w:t xml:space="preserve">№№ </w:t>
      </w:r>
      <w:r w:rsidR="000D691F" w:rsidRPr="000D691F">
        <w:rPr>
          <w:szCs w:val="28"/>
        </w:rPr>
        <w:t xml:space="preserve">1446, 1447, 1451, 1454, 1458 </w:t>
      </w:r>
      <w:r w:rsidR="004E10F9">
        <w:rPr>
          <w:szCs w:val="28"/>
        </w:rPr>
        <w:t xml:space="preserve">согласно приложению № </w:t>
      </w:r>
      <w:r w:rsidR="00042D41">
        <w:rPr>
          <w:szCs w:val="28"/>
        </w:rPr>
        <w:t>2</w:t>
      </w:r>
      <w:r w:rsidR="004E10F9">
        <w:rPr>
          <w:szCs w:val="28"/>
        </w:rPr>
        <w:t xml:space="preserve"> к настоящему решению</w:t>
      </w:r>
      <w:r w:rsidR="004E10F9" w:rsidRPr="00144328">
        <w:rPr>
          <w:szCs w:val="28"/>
        </w:rPr>
        <w:t>.</w:t>
      </w:r>
    </w:p>
    <w:p w14:paraId="5ED2C878" w14:textId="12097898" w:rsidR="00C15BEB" w:rsidRDefault="00042D41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63AF7D81" w14:textId="77777777" w:rsidR="003A6BAB" w:rsidRDefault="00042D41" w:rsidP="003A6BAB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3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52803836" w14:textId="7FFE8E8C" w:rsidR="00C15BEB" w:rsidRPr="00C90B73" w:rsidRDefault="00042D41" w:rsidP="003A6BAB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1BF949FC" w14:textId="77777777" w:rsidR="00C15BEB" w:rsidRDefault="00C15BEB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2" w:name="_Hlk74647214"/>
      <w:r w:rsidRPr="00C90B73">
        <w:rPr>
          <w:szCs w:val="28"/>
        </w:rPr>
        <w:t>Председатель Территориальной</w:t>
      </w:r>
    </w:p>
    <w:p w14:paraId="41F4444E" w14:textId="2A696615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7D2C74">
        <w:rPr>
          <w:szCs w:val="28"/>
        </w:rPr>
        <w:t>В.Е. 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29C0FE04" w:rsidR="007D2C74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2"/>
    </w:p>
    <w:p w14:paraId="6BDDA9C8" w14:textId="77777777" w:rsidR="007D2C74" w:rsidRDefault="007D2C74">
      <w:pPr>
        <w:jc w:val="left"/>
        <w:rPr>
          <w:szCs w:val="28"/>
        </w:rPr>
      </w:pPr>
      <w:r>
        <w:rPr>
          <w:szCs w:val="28"/>
        </w:rPr>
        <w:br w:type="page"/>
      </w:r>
    </w:p>
    <w:p w14:paraId="1CB95719" w14:textId="77777777" w:rsidR="007D2C74" w:rsidRDefault="007D2C74" w:rsidP="007D2C74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lastRenderedPageBreak/>
        <w:t>Приложение № 1</w:t>
      </w:r>
    </w:p>
    <w:p w14:paraId="0D4F1488" w14:textId="77777777" w:rsidR="007D2C74" w:rsidRDefault="007D2C74" w:rsidP="007D2C74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к решению Территориальной избирательной комиссии №</w:t>
      </w:r>
      <w:r w:rsidRPr="00666202">
        <w:rPr>
          <w:sz w:val="8"/>
          <w:szCs w:val="8"/>
          <w:lang w:val="en-US"/>
        </w:rPr>
        <w:t> </w:t>
      </w:r>
      <w:r>
        <w:rPr>
          <w:sz w:val="24"/>
        </w:rPr>
        <w:t>50</w:t>
      </w:r>
    </w:p>
    <w:p w14:paraId="2DD34C98" w14:textId="47E52C05" w:rsidR="007D2C74" w:rsidRDefault="007D2C74" w:rsidP="007D2C74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от</w:t>
      </w:r>
      <w:r>
        <w:rPr>
          <w:sz w:val="24"/>
          <w:lang w:val="en-US"/>
        </w:rPr>
        <w:t> </w:t>
      </w:r>
      <w:r w:rsidR="000D691F">
        <w:rPr>
          <w:sz w:val="24"/>
        </w:rPr>
        <w:t>07 июля</w:t>
      </w:r>
      <w:r>
        <w:rPr>
          <w:sz w:val="24"/>
        </w:rPr>
        <w:t xml:space="preserve"> 202</w:t>
      </w:r>
      <w:r w:rsidR="000D691F">
        <w:rPr>
          <w:sz w:val="24"/>
        </w:rPr>
        <w:t>6</w:t>
      </w:r>
      <w:r>
        <w:rPr>
          <w:sz w:val="24"/>
        </w:rPr>
        <w:t xml:space="preserve"> года № </w:t>
      </w:r>
      <w:r w:rsidR="000D691F">
        <w:rPr>
          <w:sz w:val="24"/>
        </w:rPr>
        <w:t>12</w:t>
      </w:r>
      <w:r>
        <w:rPr>
          <w:sz w:val="24"/>
        </w:rPr>
        <w:t>-</w:t>
      </w:r>
      <w:r w:rsidR="008B2FEE">
        <w:rPr>
          <w:sz w:val="24"/>
        </w:rPr>
        <w:t>3</w:t>
      </w:r>
    </w:p>
    <w:p w14:paraId="1E2E3CFC" w14:textId="77777777" w:rsidR="007D2C74" w:rsidRDefault="007D2C74" w:rsidP="007D2C74">
      <w:pPr>
        <w:autoSpaceDE w:val="0"/>
        <w:autoSpaceDN w:val="0"/>
        <w:adjustRightInd w:val="0"/>
        <w:rPr>
          <w:szCs w:val="28"/>
        </w:rPr>
      </w:pPr>
    </w:p>
    <w:p w14:paraId="6EE65A3F" w14:textId="77777777" w:rsidR="007D2C74" w:rsidRDefault="007D2C74" w:rsidP="007D2C74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Список членов участковых избирательных комиссий избирательных участков с правом решающего голоса, освобожденных от должности </w:t>
      </w:r>
    </w:p>
    <w:p w14:paraId="162126C3" w14:textId="77777777" w:rsidR="007D2C74" w:rsidRDefault="007D2C74" w:rsidP="007D2C74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члена участковой комиссии</w:t>
      </w:r>
    </w:p>
    <w:p w14:paraId="10D8D4B2" w14:textId="77777777" w:rsidR="007D2C74" w:rsidRDefault="007D2C74" w:rsidP="007D2C74">
      <w:pPr>
        <w:autoSpaceDE w:val="0"/>
        <w:autoSpaceDN w:val="0"/>
        <w:adjustRightInd w:val="0"/>
        <w:jc w:val="both"/>
        <w:rPr>
          <w:szCs w:val="28"/>
        </w:rPr>
      </w:pPr>
    </w:p>
    <w:p w14:paraId="69645993" w14:textId="77777777" w:rsidR="007D2C74" w:rsidRPr="005C45B6" w:rsidRDefault="007D2C74" w:rsidP="007D2C7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2760"/>
        <w:gridCol w:w="3544"/>
        <w:gridCol w:w="2126"/>
      </w:tblGrid>
      <w:tr w:rsidR="007D2C74" w:rsidRPr="008A5AF1" w14:paraId="7CFC4085" w14:textId="77777777" w:rsidTr="00752E7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3CFC" w14:textId="77777777" w:rsidR="007D2C74" w:rsidRPr="00CB012A" w:rsidRDefault="007D2C74" w:rsidP="007E1C11">
            <w:pPr>
              <w:rPr>
                <w:szCs w:val="28"/>
                <w:lang w:eastAsia="en-US"/>
              </w:rPr>
            </w:pPr>
            <w:r w:rsidRPr="00CB012A">
              <w:rPr>
                <w:szCs w:val="28"/>
              </w:rPr>
              <w:t>№ п</w:t>
            </w:r>
            <w:r w:rsidRPr="00CB012A">
              <w:rPr>
                <w:szCs w:val="28"/>
                <w:lang w:val="en-US"/>
              </w:rPr>
              <w:t>/</w:t>
            </w:r>
            <w:r w:rsidRPr="00CB012A">
              <w:rPr>
                <w:szCs w:val="28"/>
              </w:rPr>
              <w:t>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6E8E" w14:textId="77777777" w:rsidR="007D2C74" w:rsidRPr="008A5AF1" w:rsidRDefault="007D2C74" w:rsidP="007E1C11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23B7" w14:textId="77777777" w:rsidR="007D2C74" w:rsidRPr="008A5AF1" w:rsidRDefault="007D2C74" w:rsidP="007E1C11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Субъект предложения кандидатуры в состав участковой избирательной комиссии</w:t>
            </w:r>
          </w:p>
        </w:tc>
        <w:tc>
          <w:tcPr>
            <w:tcW w:w="2126" w:type="dxa"/>
          </w:tcPr>
          <w:p w14:paraId="5F7DED0F" w14:textId="77777777" w:rsidR="007D2C74" w:rsidRPr="008A5AF1" w:rsidRDefault="007D2C74" w:rsidP="007E1C11">
            <w:pPr>
              <w:rPr>
                <w:szCs w:val="28"/>
              </w:rPr>
            </w:pPr>
            <w:r w:rsidRPr="008A5AF1">
              <w:rPr>
                <w:szCs w:val="28"/>
              </w:rPr>
              <w:t>№ УИК</w:t>
            </w:r>
          </w:p>
        </w:tc>
      </w:tr>
      <w:tr w:rsidR="00752E7B" w:rsidRPr="008A5AF1" w14:paraId="58E8960D" w14:textId="77777777" w:rsidTr="00752E7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9A88" w14:textId="797F322B" w:rsidR="00752E7B" w:rsidRPr="00CB012A" w:rsidRDefault="00752E7B" w:rsidP="00752E7B">
            <w:pPr>
              <w:rPr>
                <w:szCs w:val="28"/>
              </w:rPr>
            </w:pPr>
            <w:r w:rsidRPr="00BF3A85"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3F5" w14:textId="633CF8CA" w:rsidR="00752E7B" w:rsidRPr="008A5AF1" w:rsidRDefault="000D691F" w:rsidP="00752E7B">
            <w:pPr>
              <w:rPr>
                <w:szCs w:val="28"/>
              </w:rPr>
            </w:pPr>
            <w:r w:rsidRPr="000D691F">
              <w:rPr>
                <w:szCs w:val="28"/>
              </w:rPr>
              <w:t>Слободина Татьяна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C2D0" w14:textId="0634CE47" w:rsidR="00752E7B" w:rsidRPr="008B2FEE" w:rsidRDefault="00AD4336" w:rsidP="00752E7B">
            <w:pPr>
              <w:rPr>
                <w:sz w:val="24"/>
              </w:rPr>
            </w:pPr>
            <w:r w:rsidRPr="00AD4336">
              <w:rPr>
                <w:sz w:val="24"/>
              </w:rPr>
              <w:t>Политическая партия "Российская экологическая партия "ЗЕЛЁНЫЕ"</w:t>
            </w:r>
          </w:p>
        </w:tc>
        <w:tc>
          <w:tcPr>
            <w:tcW w:w="2126" w:type="dxa"/>
          </w:tcPr>
          <w:p w14:paraId="7C2CACA8" w14:textId="3E3225DB" w:rsidR="00752E7B" w:rsidRPr="008A5AF1" w:rsidRDefault="00AD4336" w:rsidP="00752E7B">
            <w:pPr>
              <w:rPr>
                <w:szCs w:val="28"/>
              </w:rPr>
            </w:pPr>
            <w:r>
              <w:rPr>
                <w:szCs w:val="28"/>
              </w:rPr>
              <w:t>1446</w:t>
            </w:r>
          </w:p>
        </w:tc>
      </w:tr>
      <w:tr w:rsidR="00752E7B" w:rsidRPr="008A5AF1" w14:paraId="791A7A79" w14:textId="77777777" w:rsidTr="00752E7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907B" w14:textId="37EC534D" w:rsidR="00752E7B" w:rsidRPr="00CB012A" w:rsidRDefault="00752E7B" w:rsidP="00752E7B">
            <w:pPr>
              <w:rPr>
                <w:szCs w:val="28"/>
              </w:rPr>
            </w:pPr>
            <w:r w:rsidRPr="00BF3A85"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A19" w14:textId="2E16742F" w:rsidR="00752E7B" w:rsidRPr="008A5AF1" w:rsidRDefault="00AD4336" w:rsidP="00752E7B">
            <w:pPr>
              <w:rPr>
                <w:szCs w:val="28"/>
              </w:rPr>
            </w:pPr>
            <w:r w:rsidRPr="00AD4336">
              <w:rPr>
                <w:szCs w:val="28"/>
              </w:rPr>
              <w:t>Кудряшова Анна Алексеевна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7BA2" w14:textId="2E1C0454" w:rsidR="00752E7B" w:rsidRPr="008B2FEE" w:rsidRDefault="00AD4336" w:rsidP="00752E7B">
            <w:pPr>
              <w:rPr>
                <w:sz w:val="24"/>
              </w:rPr>
            </w:pPr>
            <w:r w:rsidRPr="00AD4336">
              <w:rPr>
                <w:sz w:val="24"/>
              </w:rPr>
              <w:t>собрание избирателей по месту работы</w:t>
            </w:r>
          </w:p>
        </w:tc>
        <w:tc>
          <w:tcPr>
            <w:tcW w:w="2126" w:type="dxa"/>
          </w:tcPr>
          <w:p w14:paraId="0A18EBCB" w14:textId="07463AB5" w:rsidR="00752E7B" w:rsidRPr="008A5AF1" w:rsidRDefault="00AD4336" w:rsidP="00752E7B">
            <w:pPr>
              <w:rPr>
                <w:szCs w:val="28"/>
              </w:rPr>
            </w:pPr>
            <w:r>
              <w:rPr>
                <w:szCs w:val="28"/>
              </w:rPr>
              <w:t>1447</w:t>
            </w:r>
          </w:p>
        </w:tc>
      </w:tr>
      <w:tr w:rsidR="00752E7B" w:rsidRPr="008A5AF1" w14:paraId="3CD47FA1" w14:textId="77777777" w:rsidTr="00752E7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8F91" w14:textId="0CEECAAD" w:rsidR="00752E7B" w:rsidRPr="00CB012A" w:rsidRDefault="00752E7B" w:rsidP="00752E7B">
            <w:pPr>
              <w:rPr>
                <w:color w:val="000000"/>
                <w:szCs w:val="28"/>
              </w:rPr>
            </w:pPr>
            <w:r w:rsidRPr="00BF3A85">
              <w:t>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9E99" w14:textId="7BE4776C" w:rsidR="00752E7B" w:rsidRPr="008B2FEE" w:rsidRDefault="00AD4336" w:rsidP="00752E7B">
            <w:pPr>
              <w:rPr>
                <w:szCs w:val="28"/>
              </w:rPr>
            </w:pPr>
            <w:r w:rsidRPr="00AD4336">
              <w:rPr>
                <w:szCs w:val="28"/>
              </w:rPr>
              <w:t>Грачева Маргарита Васильевна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CCC" w14:textId="1F344059" w:rsidR="00752E7B" w:rsidRPr="008B2FEE" w:rsidRDefault="00AD4336" w:rsidP="00752E7B">
            <w:pPr>
              <w:rPr>
                <w:color w:val="000000"/>
                <w:sz w:val="24"/>
              </w:rPr>
            </w:pPr>
            <w:r w:rsidRPr="00AD4336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2126" w:type="dxa"/>
          </w:tcPr>
          <w:p w14:paraId="21BBCDD7" w14:textId="706EE7B4" w:rsidR="00752E7B" w:rsidRDefault="00AD4336" w:rsidP="00752E7B">
            <w:pPr>
              <w:rPr>
                <w:szCs w:val="28"/>
              </w:rPr>
            </w:pPr>
            <w:r>
              <w:rPr>
                <w:szCs w:val="28"/>
              </w:rPr>
              <w:t>1451</w:t>
            </w:r>
          </w:p>
        </w:tc>
      </w:tr>
      <w:tr w:rsidR="00752E7B" w:rsidRPr="008A5AF1" w14:paraId="2FCA1962" w14:textId="77777777" w:rsidTr="00752E7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40D9" w14:textId="01F4C582" w:rsidR="00752E7B" w:rsidRPr="00CB012A" w:rsidRDefault="00752E7B" w:rsidP="00752E7B">
            <w:pPr>
              <w:rPr>
                <w:color w:val="000000"/>
                <w:szCs w:val="28"/>
              </w:rPr>
            </w:pPr>
            <w:r w:rsidRPr="00BF3A85">
              <w:t>4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947C" w14:textId="4E7E4F9F" w:rsidR="00752E7B" w:rsidRPr="008B2FEE" w:rsidRDefault="00AD4336" w:rsidP="00752E7B">
            <w:pPr>
              <w:rPr>
                <w:szCs w:val="28"/>
              </w:rPr>
            </w:pPr>
            <w:r w:rsidRPr="00AD4336">
              <w:rPr>
                <w:szCs w:val="28"/>
              </w:rPr>
              <w:t>Нецвет Владислав Владимирович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0FBF" w14:textId="3C617D15" w:rsidR="00752E7B" w:rsidRPr="008B2FEE" w:rsidRDefault="00AD4336" w:rsidP="00752E7B">
            <w:pPr>
              <w:rPr>
                <w:color w:val="000000"/>
                <w:sz w:val="24"/>
              </w:rPr>
            </w:pPr>
            <w:r w:rsidRPr="00AD4336">
              <w:rPr>
                <w:sz w:val="24"/>
              </w:rPr>
              <w:t>Политическая партия "Российская экологическая партия "ЗЕЛЁНЫЕ"</w:t>
            </w:r>
          </w:p>
        </w:tc>
        <w:tc>
          <w:tcPr>
            <w:tcW w:w="2126" w:type="dxa"/>
          </w:tcPr>
          <w:p w14:paraId="59D3DCCA" w14:textId="3AFC781C" w:rsidR="00752E7B" w:rsidRDefault="00AD4336" w:rsidP="00752E7B">
            <w:pPr>
              <w:rPr>
                <w:szCs w:val="28"/>
              </w:rPr>
            </w:pPr>
            <w:r>
              <w:rPr>
                <w:szCs w:val="28"/>
              </w:rPr>
              <w:t>1454</w:t>
            </w:r>
          </w:p>
        </w:tc>
      </w:tr>
      <w:tr w:rsidR="00752E7B" w:rsidRPr="008A5AF1" w14:paraId="29D17E51" w14:textId="77777777" w:rsidTr="00752E7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8C8C" w14:textId="584B5323" w:rsidR="00752E7B" w:rsidRPr="00CB012A" w:rsidRDefault="00752E7B" w:rsidP="00752E7B">
            <w:pPr>
              <w:rPr>
                <w:color w:val="000000"/>
                <w:szCs w:val="28"/>
              </w:rPr>
            </w:pPr>
            <w:r w:rsidRPr="00BF3A85">
              <w:t>5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CD51" w14:textId="0E8AB074" w:rsidR="00752E7B" w:rsidRPr="008B2FEE" w:rsidRDefault="00AD4336" w:rsidP="00752E7B">
            <w:pPr>
              <w:rPr>
                <w:szCs w:val="28"/>
              </w:rPr>
            </w:pPr>
            <w:r w:rsidRPr="00AD4336">
              <w:rPr>
                <w:szCs w:val="28"/>
              </w:rPr>
              <w:t>Сизова Екатерина Андреевна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A360" w14:textId="5D5A4568" w:rsidR="00752E7B" w:rsidRPr="008B2FEE" w:rsidRDefault="00AD4336" w:rsidP="00752E7B">
            <w:pPr>
              <w:rPr>
                <w:color w:val="000000"/>
                <w:sz w:val="24"/>
              </w:rPr>
            </w:pPr>
            <w:r w:rsidRPr="00AD4336">
              <w:rPr>
                <w:color w:val="000000"/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</w:tcPr>
          <w:p w14:paraId="1DB45299" w14:textId="50DBF755" w:rsidR="00752E7B" w:rsidRDefault="00AD4336" w:rsidP="00752E7B">
            <w:pPr>
              <w:rPr>
                <w:szCs w:val="28"/>
              </w:rPr>
            </w:pPr>
            <w:r>
              <w:rPr>
                <w:szCs w:val="28"/>
              </w:rPr>
              <w:t>1458</w:t>
            </w:r>
          </w:p>
        </w:tc>
      </w:tr>
      <w:tr w:rsidR="00AD4336" w:rsidRPr="008A5AF1" w14:paraId="6E0B6EE8" w14:textId="77777777" w:rsidTr="00752E7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967B" w14:textId="35E0CC65" w:rsidR="00AD4336" w:rsidRPr="00CB012A" w:rsidRDefault="00AD4336" w:rsidP="00AD4336">
            <w:pPr>
              <w:rPr>
                <w:color w:val="000000"/>
                <w:szCs w:val="28"/>
              </w:rPr>
            </w:pPr>
            <w:r w:rsidRPr="00BF3A85">
              <w:t>6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B16" w14:textId="37664655" w:rsidR="00AD4336" w:rsidRPr="008B2FEE" w:rsidRDefault="00AD4336" w:rsidP="00AD4336">
            <w:pPr>
              <w:rPr>
                <w:szCs w:val="28"/>
              </w:rPr>
            </w:pPr>
            <w:r w:rsidRPr="00AD4336">
              <w:rPr>
                <w:szCs w:val="28"/>
              </w:rPr>
              <w:t>Лобода Дмитрий Владимирович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953E" w14:textId="0F3487D9" w:rsidR="00AD4336" w:rsidRPr="008B2FEE" w:rsidRDefault="00AD4336" w:rsidP="00AD4336">
            <w:pPr>
              <w:rPr>
                <w:color w:val="000000"/>
                <w:sz w:val="24"/>
              </w:rPr>
            </w:pPr>
            <w:r w:rsidRPr="00AD4336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2126" w:type="dxa"/>
          </w:tcPr>
          <w:p w14:paraId="623A34E0" w14:textId="619978BA" w:rsidR="00AD4336" w:rsidRDefault="00AD4336" w:rsidP="00AD4336">
            <w:pPr>
              <w:rPr>
                <w:szCs w:val="28"/>
              </w:rPr>
            </w:pPr>
            <w:r>
              <w:rPr>
                <w:szCs w:val="28"/>
              </w:rPr>
              <w:t>1458</w:t>
            </w:r>
          </w:p>
        </w:tc>
      </w:tr>
    </w:tbl>
    <w:p w14:paraId="02203C96" w14:textId="39E42725" w:rsidR="00CB012A" w:rsidRDefault="00CB012A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00BE76BC" w14:textId="77777777" w:rsidR="00CB012A" w:rsidRDefault="00CB012A">
      <w:pPr>
        <w:jc w:val="left"/>
        <w:rPr>
          <w:szCs w:val="28"/>
        </w:rPr>
      </w:pPr>
      <w:r>
        <w:rPr>
          <w:szCs w:val="28"/>
        </w:rPr>
        <w:br w:type="page"/>
      </w:r>
    </w:p>
    <w:p w14:paraId="25DDB7EE" w14:textId="6A322EDD" w:rsidR="00CB012A" w:rsidRDefault="00CB012A" w:rsidP="00CB0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lastRenderedPageBreak/>
        <w:t>Приложение № 2</w:t>
      </w:r>
    </w:p>
    <w:p w14:paraId="45E5F0B1" w14:textId="77777777" w:rsidR="00CB012A" w:rsidRDefault="00CB012A" w:rsidP="00CB0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к решению Территориальной избирательной комиссии №</w:t>
      </w:r>
      <w:r w:rsidRPr="00666202">
        <w:rPr>
          <w:sz w:val="8"/>
          <w:szCs w:val="8"/>
          <w:lang w:val="en-US"/>
        </w:rPr>
        <w:t> </w:t>
      </w:r>
      <w:r>
        <w:rPr>
          <w:sz w:val="24"/>
        </w:rPr>
        <w:t>50</w:t>
      </w:r>
    </w:p>
    <w:p w14:paraId="214F835E" w14:textId="7E90FE75" w:rsidR="00CB012A" w:rsidRDefault="00CB012A" w:rsidP="00CB0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от</w:t>
      </w:r>
      <w:r>
        <w:rPr>
          <w:sz w:val="24"/>
          <w:lang w:val="en-US"/>
        </w:rPr>
        <w:t> </w:t>
      </w:r>
      <w:r w:rsidR="000D691F">
        <w:rPr>
          <w:sz w:val="24"/>
        </w:rPr>
        <w:t>07 июля</w:t>
      </w:r>
      <w:r>
        <w:rPr>
          <w:sz w:val="24"/>
        </w:rPr>
        <w:t xml:space="preserve"> 202</w:t>
      </w:r>
      <w:r w:rsidR="000D691F">
        <w:rPr>
          <w:sz w:val="24"/>
        </w:rPr>
        <w:t>6 года № 12</w:t>
      </w:r>
      <w:r w:rsidR="008B2FEE">
        <w:rPr>
          <w:sz w:val="24"/>
        </w:rPr>
        <w:t>-3</w:t>
      </w:r>
    </w:p>
    <w:p w14:paraId="026F6CD7" w14:textId="1B7ECB0A" w:rsidR="00CB012A" w:rsidRDefault="00CB012A" w:rsidP="00CB012A">
      <w:pPr>
        <w:autoSpaceDE w:val="0"/>
        <w:autoSpaceDN w:val="0"/>
        <w:adjustRightInd w:val="0"/>
        <w:rPr>
          <w:szCs w:val="28"/>
        </w:rPr>
      </w:pPr>
    </w:p>
    <w:p w14:paraId="6A3FEDE9" w14:textId="3196F516" w:rsidR="000D691F" w:rsidRDefault="000D691F" w:rsidP="00CB012A">
      <w:pPr>
        <w:autoSpaceDE w:val="0"/>
        <w:autoSpaceDN w:val="0"/>
        <w:adjustRightInd w:val="0"/>
        <w:rPr>
          <w:szCs w:val="28"/>
        </w:rPr>
      </w:pPr>
    </w:p>
    <w:p w14:paraId="074526FC" w14:textId="77777777" w:rsidR="000D691F" w:rsidRPr="00CB012A" w:rsidRDefault="000D691F" w:rsidP="00CB012A">
      <w:pPr>
        <w:autoSpaceDE w:val="0"/>
        <w:autoSpaceDN w:val="0"/>
        <w:adjustRightInd w:val="0"/>
        <w:rPr>
          <w:szCs w:val="28"/>
        </w:rPr>
      </w:pPr>
    </w:p>
    <w:p w14:paraId="4C724067" w14:textId="77777777" w:rsidR="00CB012A" w:rsidRPr="00CB012A" w:rsidRDefault="00CB012A" w:rsidP="00CB012A">
      <w:pPr>
        <w:rPr>
          <w:bCs/>
          <w:szCs w:val="28"/>
        </w:rPr>
      </w:pPr>
      <w:r w:rsidRPr="00CB012A">
        <w:rPr>
          <w:rFonts w:ascii="Times New Roman CYR" w:hAnsi="Times New Roman CYR" w:cs="Times New Roman CYR"/>
          <w:szCs w:val="28"/>
        </w:rPr>
        <w:t xml:space="preserve">Список лиц, зачисленных в </w:t>
      </w:r>
      <w:r w:rsidRPr="00CB012A">
        <w:rPr>
          <w:bCs/>
          <w:szCs w:val="28"/>
        </w:rPr>
        <w:t xml:space="preserve">резерв составов </w:t>
      </w:r>
    </w:p>
    <w:p w14:paraId="561D82D0" w14:textId="77777777" w:rsidR="00CB012A" w:rsidRPr="00CB012A" w:rsidRDefault="00CB012A" w:rsidP="00CB012A">
      <w:pPr>
        <w:rPr>
          <w:bCs/>
          <w:szCs w:val="28"/>
        </w:rPr>
      </w:pPr>
      <w:r w:rsidRPr="00CB012A">
        <w:rPr>
          <w:bCs/>
          <w:szCs w:val="28"/>
        </w:rPr>
        <w:t xml:space="preserve">участковых избирательных комиссий избирательных участков </w:t>
      </w:r>
    </w:p>
    <w:p w14:paraId="0CFDCEC2" w14:textId="77777777" w:rsidR="00CB012A" w:rsidRPr="005C45B6" w:rsidRDefault="00CB012A" w:rsidP="00CB01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2760"/>
        <w:gridCol w:w="3544"/>
        <w:gridCol w:w="2126"/>
      </w:tblGrid>
      <w:tr w:rsidR="008B2FEE" w:rsidRPr="008A5AF1" w14:paraId="18C25ED3" w14:textId="77777777" w:rsidTr="00825642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826C" w14:textId="77777777" w:rsidR="008B2FEE" w:rsidRPr="00CB012A" w:rsidRDefault="008B2FEE" w:rsidP="00825642">
            <w:pPr>
              <w:rPr>
                <w:szCs w:val="28"/>
                <w:lang w:eastAsia="en-US"/>
              </w:rPr>
            </w:pPr>
            <w:r w:rsidRPr="00CB012A">
              <w:rPr>
                <w:szCs w:val="28"/>
              </w:rPr>
              <w:t>№ п</w:t>
            </w:r>
            <w:r w:rsidRPr="00CB012A">
              <w:rPr>
                <w:szCs w:val="28"/>
                <w:lang w:val="en-US"/>
              </w:rPr>
              <w:t>/</w:t>
            </w:r>
            <w:r w:rsidRPr="00CB012A">
              <w:rPr>
                <w:szCs w:val="28"/>
              </w:rPr>
              <w:t>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23FB" w14:textId="77777777" w:rsidR="008B2FEE" w:rsidRPr="008A5AF1" w:rsidRDefault="008B2FEE" w:rsidP="00825642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173F" w14:textId="77777777" w:rsidR="008B2FEE" w:rsidRPr="008A5AF1" w:rsidRDefault="008B2FEE" w:rsidP="00825642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Субъект предложения кандидатуры в состав участковой избирательной комиссии</w:t>
            </w:r>
          </w:p>
        </w:tc>
        <w:tc>
          <w:tcPr>
            <w:tcW w:w="2126" w:type="dxa"/>
          </w:tcPr>
          <w:p w14:paraId="7917952A" w14:textId="77777777" w:rsidR="008B2FEE" w:rsidRPr="008A5AF1" w:rsidRDefault="008B2FEE" w:rsidP="00825642">
            <w:pPr>
              <w:rPr>
                <w:szCs w:val="28"/>
              </w:rPr>
            </w:pPr>
            <w:r w:rsidRPr="008A5AF1">
              <w:rPr>
                <w:szCs w:val="28"/>
              </w:rPr>
              <w:t>№ УИК</w:t>
            </w:r>
          </w:p>
        </w:tc>
      </w:tr>
      <w:tr w:rsidR="00AD4336" w:rsidRPr="008A5AF1" w14:paraId="4D224CA5" w14:textId="77777777" w:rsidTr="00045269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9426" w14:textId="0E5C42DD" w:rsidR="00AD4336" w:rsidRPr="00CB012A" w:rsidRDefault="00AD4336" w:rsidP="00AD4336">
            <w:pPr>
              <w:rPr>
                <w:szCs w:val="28"/>
              </w:rPr>
            </w:pPr>
            <w:bookmarkStart w:id="3" w:name="_GoBack" w:colFirst="1" w:colLast="3"/>
            <w:r w:rsidRPr="002411A6"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6B4B" w14:textId="11239DEA" w:rsidR="00AD4336" w:rsidRPr="008A5AF1" w:rsidRDefault="00AD4336" w:rsidP="00AD4336">
            <w:pPr>
              <w:rPr>
                <w:szCs w:val="28"/>
              </w:rPr>
            </w:pPr>
            <w:r w:rsidRPr="000D691F">
              <w:rPr>
                <w:szCs w:val="28"/>
              </w:rPr>
              <w:t>Слободина Татьяна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EE5" w14:textId="1E6DE29E" w:rsidR="00AD4336" w:rsidRPr="008B2FEE" w:rsidRDefault="00AD4336" w:rsidP="00AD4336">
            <w:pPr>
              <w:rPr>
                <w:sz w:val="24"/>
              </w:rPr>
            </w:pPr>
            <w:r w:rsidRPr="00AD4336">
              <w:rPr>
                <w:sz w:val="24"/>
              </w:rPr>
              <w:t>Политическая партия "Российская экологическая партия "ЗЕЛЁНЫЕ"</w:t>
            </w:r>
          </w:p>
        </w:tc>
        <w:tc>
          <w:tcPr>
            <w:tcW w:w="2126" w:type="dxa"/>
          </w:tcPr>
          <w:p w14:paraId="37658815" w14:textId="789B7B3F" w:rsidR="00AD4336" w:rsidRPr="008A5AF1" w:rsidRDefault="00AD4336" w:rsidP="00AD4336">
            <w:pPr>
              <w:rPr>
                <w:szCs w:val="28"/>
              </w:rPr>
            </w:pPr>
            <w:r>
              <w:rPr>
                <w:szCs w:val="28"/>
              </w:rPr>
              <w:t>1446</w:t>
            </w:r>
          </w:p>
        </w:tc>
      </w:tr>
      <w:tr w:rsidR="00AD4336" w:rsidRPr="008A5AF1" w14:paraId="16C04E98" w14:textId="77777777" w:rsidTr="00045269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2691" w14:textId="48914595" w:rsidR="00AD4336" w:rsidRPr="00CB012A" w:rsidRDefault="00AD4336" w:rsidP="00AD4336">
            <w:pPr>
              <w:rPr>
                <w:szCs w:val="28"/>
              </w:rPr>
            </w:pPr>
            <w:r w:rsidRPr="002411A6"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4D3D" w14:textId="7FD41466" w:rsidR="00AD4336" w:rsidRPr="008A5AF1" w:rsidRDefault="00AD4336" w:rsidP="00AD4336">
            <w:pPr>
              <w:rPr>
                <w:szCs w:val="28"/>
              </w:rPr>
            </w:pPr>
            <w:r w:rsidRPr="00AD4336">
              <w:rPr>
                <w:szCs w:val="28"/>
              </w:rPr>
              <w:t>Кудряшова Анна Алексеевна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D85C" w14:textId="061F7848" w:rsidR="00AD4336" w:rsidRPr="008B2FEE" w:rsidRDefault="00AD4336" w:rsidP="00AD4336">
            <w:pPr>
              <w:rPr>
                <w:sz w:val="24"/>
              </w:rPr>
            </w:pPr>
            <w:r w:rsidRPr="00AD4336">
              <w:rPr>
                <w:sz w:val="24"/>
              </w:rPr>
              <w:t>собрание избирателей по месту работы</w:t>
            </w:r>
          </w:p>
        </w:tc>
        <w:tc>
          <w:tcPr>
            <w:tcW w:w="2126" w:type="dxa"/>
          </w:tcPr>
          <w:p w14:paraId="171EE192" w14:textId="005612F0" w:rsidR="00AD4336" w:rsidRPr="008A5AF1" w:rsidRDefault="00AD4336" w:rsidP="00AD4336">
            <w:pPr>
              <w:rPr>
                <w:szCs w:val="28"/>
              </w:rPr>
            </w:pPr>
            <w:r>
              <w:rPr>
                <w:szCs w:val="28"/>
              </w:rPr>
              <w:t>1447</w:t>
            </w:r>
          </w:p>
        </w:tc>
      </w:tr>
      <w:tr w:rsidR="00AD4336" w:rsidRPr="008A5AF1" w14:paraId="581465D1" w14:textId="77777777" w:rsidTr="00045269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F082" w14:textId="14CB477D" w:rsidR="00AD4336" w:rsidRPr="00CB012A" w:rsidRDefault="00AD4336" w:rsidP="00AD4336">
            <w:pPr>
              <w:rPr>
                <w:color w:val="000000"/>
                <w:szCs w:val="28"/>
              </w:rPr>
            </w:pPr>
            <w:r w:rsidRPr="002411A6">
              <w:t>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64D9" w14:textId="01213E2F" w:rsidR="00AD4336" w:rsidRPr="008B2FEE" w:rsidRDefault="00AD4336" w:rsidP="00AD4336">
            <w:pPr>
              <w:rPr>
                <w:szCs w:val="28"/>
              </w:rPr>
            </w:pPr>
            <w:r w:rsidRPr="00AD4336">
              <w:rPr>
                <w:szCs w:val="28"/>
              </w:rPr>
              <w:t>Грачева Маргарита Васильевна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675" w14:textId="735B3F01" w:rsidR="00AD4336" w:rsidRPr="008B2FEE" w:rsidRDefault="00AD4336" w:rsidP="00AD4336">
            <w:pPr>
              <w:rPr>
                <w:color w:val="000000"/>
                <w:sz w:val="24"/>
              </w:rPr>
            </w:pPr>
            <w:r w:rsidRPr="00AD4336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2126" w:type="dxa"/>
          </w:tcPr>
          <w:p w14:paraId="2ABAB73D" w14:textId="0E8CFED7" w:rsidR="00AD4336" w:rsidRDefault="00AD4336" w:rsidP="00AD4336">
            <w:pPr>
              <w:rPr>
                <w:szCs w:val="28"/>
              </w:rPr>
            </w:pPr>
            <w:r>
              <w:rPr>
                <w:szCs w:val="28"/>
              </w:rPr>
              <w:t>1451</w:t>
            </w:r>
          </w:p>
        </w:tc>
      </w:tr>
      <w:tr w:rsidR="00AD4336" w:rsidRPr="008A5AF1" w14:paraId="6762FB7A" w14:textId="77777777" w:rsidTr="00045269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A086" w14:textId="0FF463CD" w:rsidR="00AD4336" w:rsidRPr="00CB012A" w:rsidRDefault="00AD4336" w:rsidP="00AD4336">
            <w:pPr>
              <w:rPr>
                <w:color w:val="000000"/>
                <w:szCs w:val="28"/>
              </w:rPr>
            </w:pPr>
            <w:r w:rsidRPr="002411A6">
              <w:t>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AC7" w14:textId="52194583" w:rsidR="00AD4336" w:rsidRPr="008B2FEE" w:rsidRDefault="00AD4336" w:rsidP="00AD4336">
            <w:pPr>
              <w:rPr>
                <w:szCs w:val="28"/>
              </w:rPr>
            </w:pPr>
            <w:r w:rsidRPr="00AD4336">
              <w:rPr>
                <w:szCs w:val="28"/>
              </w:rPr>
              <w:t>Нецвет Владислав Владимирович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B3AD" w14:textId="2E8C9067" w:rsidR="00AD4336" w:rsidRPr="008B2FEE" w:rsidRDefault="00AD4336" w:rsidP="00AD4336">
            <w:pPr>
              <w:rPr>
                <w:color w:val="000000"/>
                <w:sz w:val="24"/>
              </w:rPr>
            </w:pPr>
            <w:r w:rsidRPr="00AD4336">
              <w:rPr>
                <w:sz w:val="24"/>
              </w:rPr>
              <w:t>Политическая партия "Российская экологическая партия "ЗЕЛЁНЫЕ"</w:t>
            </w:r>
          </w:p>
        </w:tc>
        <w:tc>
          <w:tcPr>
            <w:tcW w:w="2126" w:type="dxa"/>
          </w:tcPr>
          <w:p w14:paraId="53CFD674" w14:textId="618C82C7" w:rsidR="00AD4336" w:rsidRDefault="00AD4336" w:rsidP="00AD4336">
            <w:pPr>
              <w:rPr>
                <w:szCs w:val="28"/>
              </w:rPr>
            </w:pPr>
            <w:r>
              <w:rPr>
                <w:szCs w:val="28"/>
              </w:rPr>
              <w:t>1454</w:t>
            </w:r>
          </w:p>
        </w:tc>
      </w:tr>
      <w:tr w:rsidR="00AD4336" w:rsidRPr="008A5AF1" w14:paraId="2C259E29" w14:textId="77777777" w:rsidTr="00045269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9D0A" w14:textId="7EF7E674" w:rsidR="00AD4336" w:rsidRPr="00CB012A" w:rsidRDefault="00AD4336" w:rsidP="00AD4336">
            <w:pPr>
              <w:rPr>
                <w:color w:val="000000"/>
                <w:szCs w:val="28"/>
              </w:rPr>
            </w:pPr>
            <w:r w:rsidRPr="002411A6">
              <w:t>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67B8" w14:textId="6681F172" w:rsidR="00AD4336" w:rsidRPr="008B2FEE" w:rsidRDefault="00AD4336" w:rsidP="00AD4336">
            <w:pPr>
              <w:rPr>
                <w:szCs w:val="28"/>
              </w:rPr>
            </w:pPr>
            <w:r w:rsidRPr="00AD4336">
              <w:rPr>
                <w:szCs w:val="28"/>
              </w:rPr>
              <w:t>Сизова Екатерина Андреевна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C494" w14:textId="2218847F" w:rsidR="00AD4336" w:rsidRPr="008B2FEE" w:rsidRDefault="00AD4336" w:rsidP="00AD4336">
            <w:pPr>
              <w:rPr>
                <w:color w:val="000000"/>
                <w:sz w:val="24"/>
              </w:rPr>
            </w:pPr>
            <w:r w:rsidRPr="00AD4336">
              <w:rPr>
                <w:color w:val="000000"/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</w:tcPr>
          <w:p w14:paraId="1498273A" w14:textId="219FCD10" w:rsidR="00AD4336" w:rsidRDefault="00AD4336" w:rsidP="00AD4336">
            <w:pPr>
              <w:rPr>
                <w:szCs w:val="28"/>
              </w:rPr>
            </w:pPr>
            <w:r>
              <w:rPr>
                <w:szCs w:val="28"/>
              </w:rPr>
              <w:t>1458</w:t>
            </w:r>
          </w:p>
        </w:tc>
      </w:tr>
      <w:tr w:rsidR="00AD4336" w:rsidRPr="008A5AF1" w14:paraId="6EA76312" w14:textId="77777777" w:rsidTr="00045269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383C" w14:textId="577BA038" w:rsidR="00AD4336" w:rsidRPr="00CB012A" w:rsidRDefault="00AD4336" w:rsidP="00AD4336">
            <w:pPr>
              <w:rPr>
                <w:color w:val="000000"/>
                <w:szCs w:val="28"/>
              </w:rPr>
            </w:pPr>
            <w:r w:rsidRPr="002411A6">
              <w:t>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47C3" w14:textId="0A8A98E3" w:rsidR="00AD4336" w:rsidRPr="008B2FEE" w:rsidRDefault="00AD4336" w:rsidP="00AD4336">
            <w:pPr>
              <w:rPr>
                <w:szCs w:val="28"/>
              </w:rPr>
            </w:pPr>
            <w:r w:rsidRPr="00AD4336">
              <w:rPr>
                <w:szCs w:val="28"/>
              </w:rPr>
              <w:t>Лобода Дмитрий Владимирович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E83E" w14:textId="0217E72E" w:rsidR="00AD4336" w:rsidRPr="008B2FEE" w:rsidRDefault="00AD4336" w:rsidP="00AD4336">
            <w:pPr>
              <w:rPr>
                <w:color w:val="000000"/>
                <w:sz w:val="24"/>
              </w:rPr>
            </w:pPr>
            <w:r w:rsidRPr="00AD4336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2126" w:type="dxa"/>
          </w:tcPr>
          <w:p w14:paraId="2E2F7BA6" w14:textId="6A0C715A" w:rsidR="00AD4336" w:rsidRDefault="00AD4336" w:rsidP="00AD4336">
            <w:pPr>
              <w:rPr>
                <w:szCs w:val="28"/>
              </w:rPr>
            </w:pPr>
            <w:r>
              <w:rPr>
                <w:szCs w:val="28"/>
              </w:rPr>
              <w:t>1458</w:t>
            </w:r>
          </w:p>
        </w:tc>
      </w:tr>
      <w:bookmarkEnd w:id="3"/>
    </w:tbl>
    <w:p w14:paraId="3F54F913" w14:textId="77777777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sectPr w:rsidR="00C15BEB" w:rsidSect="00CB012A">
      <w:pgSz w:w="11906" w:h="16838"/>
      <w:pgMar w:top="851" w:right="851" w:bottom="993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3A64A" w14:textId="77777777" w:rsidR="008D6B77" w:rsidRDefault="008D6B77" w:rsidP="008A42CE">
      <w:r>
        <w:separator/>
      </w:r>
    </w:p>
  </w:endnote>
  <w:endnote w:type="continuationSeparator" w:id="0">
    <w:p w14:paraId="109486F1" w14:textId="77777777" w:rsidR="008D6B77" w:rsidRDefault="008D6B77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80A0E" w14:textId="77777777" w:rsidR="008D6B77" w:rsidRDefault="008D6B77" w:rsidP="008A42CE">
      <w:r>
        <w:separator/>
      </w:r>
    </w:p>
  </w:footnote>
  <w:footnote w:type="continuationSeparator" w:id="0">
    <w:p w14:paraId="608E66A1" w14:textId="77777777" w:rsidR="008D6B77" w:rsidRDefault="008D6B77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42D41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3F5C"/>
    <w:rsid w:val="000C4183"/>
    <w:rsid w:val="000D426F"/>
    <w:rsid w:val="000D638C"/>
    <w:rsid w:val="000D691F"/>
    <w:rsid w:val="000D72A4"/>
    <w:rsid w:val="000E5015"/>
    <w:rsid w:val="000E6A44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A61BB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60D2"/>
    <w:rsid w:val="00322EDB"/>
    <w:rsid w:val="00325784"/>
    <w:rsid w:val="00332E93"/>
    <w:rsid w:val="00360B98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A6BAB"/>
    <w:rsid w:val="003B4FF8"/>
    <w:rsid w:val="003C5E33"/>
    <w:rsid w:val="003D3B48"/>
    <w:rsid w:val="003D614B"/>
    <w:rsid w:val="003E39B5"/>
    <w:rsid w:val="003F5701"/>
    <w:rsid w:val="00400BB7"/>
    <w:rsid w:val="00410B8D"/>
    <w:rsid w:val="00414156"/>
    <w:rsid w:val="004200BE"/>
    <w:rsid w:val="00432C41"/>
    <w:rsid w:val="0043340F"/>
    <w:rsid w:val="00437A31"/>
    <w:rsid w:val="004415A4"/>
    <w:rsid w:val="00443B11"/>
    <w:rsid w:val="00443E9F"/>
    <w:rsid w:val="004510FF"/>
    <w:rsid w:val="00452B8C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65B6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4F337F"/>
    <w:rsid w:val="005065D3"/>
    <w:rsid w:val="00512163"/>
    <w:rsid w:val="005142FB"/>
    <w:rsid w:val="005175FF"/>
    <w:rsid w:val="005375E6"/>
    <w:rsid w:val="00540E51"/>
    <w:rsid w:val="005503C8"/>
    <w:rsid w:val="005511D1"/>
    <w:rsid w:val="00552925"/>
    <w:rsid w:val="00565E63"/>
    <w:rsid w:val="005715AA"/>
    <w:rsid w:val="00582DB1"/>
    <w:rsid w:val="00594DA7"/>
    <w:rsid w:val="005A19A0"/>
    <w:rsid w:val="005A3706"/>
    <w:rsid w:val="005C0001"/>
    <w:rsid w:val="005D3DDA"/>
    <w:rsid w:val="005D4BDA"/>
    <w:rsid w:val="005E2846"/>
    <w:rsid w:val="0060617A"/>
    <w:rsid w:val="00613D49"/>
    <w:rsid w:val="0061728C"/>
    <w:rsid w:val="00617492"/>
    <w:rsid w:val="00631707"/>
    <w:rsid w:val="00632259"/>
    <w:rsid w:val="00637F08"/>
    <w:rsid w:val="00643FDE"/>
    <w:rsid w:val="00647C3B"/>
    <w:rsid w:val="006511FC"/>
    <w:rsid w:val="0065248B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C61CF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2E7B"/>
    <w:rsid w:val="00755A32"/>
    <w:rsid w:val="00756229"/>
    <w:rsid w:val="007578C8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D2C74"/>
    <w:rsid w:val="007E1362"/>
    <w:rsid w:val="007E1900"/>
    <w:rsid w:val="007E44A8"/>
    <w:rsid w:val="007F0AD2"/>
    <w:rsid w:val="007F5401"/>
    <w:rsid w:val="00802646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5EC1"/>
    <w:rsid w:val="008462F5"/>
    <w:rsid w:val="00846FF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2639"/>
    <w:rsid w:val="008B2FEE"/>
    <w:rsid w:val="008B46CB"/>
    <w:rsid w:val="008B750E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5233"/>
    <w:rsid w:val="009A61AE"/>
    <w:rsid w:val="009A6EDB"/>
    <w:rsid w:val="009A7A8B"/>
    <w:rsid w:val="009B06B2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341B6"/>
    <w:rsid w:val="00A42162"/>
    <w:rsid w:val="00A62581"/>
    <w:rsid w:val="00A63A0A"/>
    <w:rsid w:val="00A657ED"/>
    <w:rsid w:val="00A819C8"/>
    <w:rsid w:val="00A8322E"/>
    <w:rsid w:val="00A95B9D"/>
    <w:rsid w:val="00AA1B25"/>
    <w:rsid w:val="00AC2DDB"/>
    <w:rsid w:val="00AC58EC"/>
    <w:rsid w:val="00AC7FD5"/>
    <w:rsid w:val="00AD16BA"/>
    <w:rsid w:val="00AD2794"/>
    <w:rsid w:val="00AD4336"/>
    <w:rsid w:val="00AD4E30"/>
    <w:rsid w:val="00AE1279"/>
    <w:rsid w:val="00AE35AB"/>
    <w:rsid w:val="00AF3430"/>
    <w:rsid w:val="00B06D2B"/>
    <w:rsid w:val="00B07DDA"/>
    <w:rsid w:val="00B14BD5"/>
    <w:rsid w:val="00B37966"/>
    <w:rsid w:val="00B6246B"/>
    <w:rsid w:val="00B64069"/>
    <w:rsid w:val="00B67B08"/>
    <w:rsid w:val="00B72D8D"/>
    <w:rsid w:val="00B92A24"/>
    <w:rsid w:val="00B941FF"/>
    <w:rsid w:val="00BA5951"/>
    <w:rsid w:val="00BB60C8"/>
    <w:rsid w:val="00BC2FE8"/>
    <w:rsid w:val="00BC4DE3"/>
    <w:rsid w:val="00BC61BD"/>
    <w:rsid w:val="00BC6E11"/>
    <w:rsid w:val="00BD2A2C"/>
    <w:rsid w:val="00BD5C0F"/>
    <w:rsid w:val="00BD6EDA"/>
    <w:rsid w:val="00BE23CD"/>
    <w:rsid w:val="00BE5CEC"/>
    <w:rsid w:val="00BF3598"/>
    <w:rsid w:val="00BF747C"/>
    <w:rsid w:val="00C009B5"/>
    <w:rsid w:val="00C032A2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8057C"/>
    <w:rsid w:val="00C90B73"/>
    <w:rsid w:val="00C96671"/>
    <w:rsid w:val="00CB012A"/>
    <w:rsid w:val="00CB0F51"/>
    <w:rsid w:val="00CB2383"/>
    <w:rsid w:val="00CB323F"/>
    <w:rsid w:val="00CB68A0"/>
    <w:rsid w:val="00CC3A1C"/>
    <w:rsid w:val="00CD11CC"/>
    <w:rsid w:val="00CE573C"/>
    <w:rsid w:val="00CE625A"/>
    <w:rsid w:val="00D03C3C"/>
    <w:rsid w:val="00D07251"/>
    <w:rsid w:val="00D114C5"/>
    <w:rsid w:val="00D124FA"/>
    <w:rsid w:val="00D13B1F"/>
    <w:rsid w:val="00D25119"/>
    <w:rsid w:val="00D3167C"/>
    <w:rsid w:val="00D32379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3103"/>
    <w:rsid w:val="00D751B7"/>
    <w:rsid w:val="00D83307"/>
    <w:rsid w:val="00D86F4A"/>
    <w:rsid w:val="00D91D9A"/>
    <w:rsid w:val="00DC3686"/>
    <w:rsid w:val="00DD311B"/>
    <w:rsid w:val="00DD361B"/>
    <w:rsid w:val="00DE0081"/>
    <w:rsid w:val="00DE2268"/>
    <w:rsid w:val="00DE653C"/>
    <w:rsid w:val="00DF0930"/>
    <w:rsid w:val="00DF152D"/>
    <w:rsid w:val="00DF779D"/>
    <w:rsid w:val="00E1158C"/>
    <w:rsid w:val="00E228AB"/>
    <w:rsid w:val="00E2446C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47732"/>
    <w:rsid w:val="00F51F00"/>
    <w:rsid w:val="00F520AE"/>
    <w:rsid w:val="00F65FFF"/>
    <w:rsid w:val="00F808B1"/>
    <w:rsid w:val="00F818FF"/>
    <w:rsid w:val="00F861F1"/>
    <w:rsid w:val="00F93605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12A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4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FED84-9F66-47DD-9AE9-1BAD01737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0</TotalTime>
  <Pages>4</Pages>
  <Words>510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2</cp:revision>
  <cp:lastPrinted>2025-11-12T08:34:00Z</cp:lastPrinted>
  <dcterms:created xsi:type="dcterms:W3CDTF">2026-07-03T13:11:00Z</dcterms:created>
  <dcterms:modified xsi:type="dcterms:W3CDTF">2026-07-03T13:11:00Z</dcterms:modified>
</cp:coreProperties>
</file>